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50F391" w14:textId="77777777" w:rsidR="001269D1" w:rsidRDefault="001269D1" w:rsidP="001269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BAYLLY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fl.1424)</w:t>
      </w:r>
    </w:p>
    <w:p w14:paraId="1F9CD0BA" w14:textId="77777777" w:rsidR="001269D1" w:rsidRDefault="001269D1" w:rsidP="001269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5E003B3F" w14:textId="77777777" w:rsidR="001269D1" w:rsidRDefault="001269D1" w:rsidP="001269D1">
      <w:pPr>
        <w:pStyle w:val="NoSpacing"/>
        <w:rPr>
          <w:rFonts w:cs="Times New Roman"/>
          <w:szCs w:val="24"/>
        </w:rPr>
      </w:pPr>
    </w:p>
    <w:p w14:paraId="49EDCB42" w14:textId="77777777" w:rsidR="001269D1" w:rsidRDefault="001269D1" w:rsidP="001269D1">
      <w:pPr>
        <w:pStyle w:val="NoSpacing"/>
        <w:rPr>
          <w:rFonts w:cs="Times New Roman"/>
          <w:szCs w:val="24"/>
        </w:rPr>
      </w:pPr>
    </w:p>
    <w:p w14:paraId="429B87FB" w14:textId="77777777" w:rsidR="001269D1" w:rsidRDefault="001269D1" w:rsidP="001269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 xml:space="preserve">He became apprenticed to John </w:t>
      </w:r>
      <w:proofErr w:type="spellStart"/>
      <w:r>
        <w:rPr>
          <w:rFonts w:cs="Times New Roman"/>
          <w:szCs w:val="24"/>
        </w:rPr>
        <w:t>Gladewyn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63BC7C54" w14:textId="77777777" w:rsidR="001269D1" w:rsidRDefault="001269D1" w:rsidP="001269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D78EF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50FA7BAE" w14:textId="77777777" w:rsidR="001269D1" w:rsidRDefault="001269D1" w:rsidP="001269D1">
      <w:pPr>
        <w:pStyle w:val="NoSpacing"/>
        <w:rPr>
          <w:rFonts w:cs="Times New Roman"/>
          <w:szCs w:val="24"/>
        </w:rPr>
      </w:pPr>
    </w:p>
    <w:p w14:paraId="3467A1E5" w14:textId="77777777" w:rsidR="001269D1" w:rsidRDefault="001269D1" w:rsidP="001269D1">
      <w:pPr>
        <w:pStyle w:val="NoSpacing"/>
        <w:rPr>
          <w:rFonts w:cs="Times New Roman"/>
          <w:szCs w:val="24"/>
        </w:rPr>
      </w:pPr>
    </w:p>
    <w:p w14:paraId="06BAA650" w14:textId="77777777" w:rsidR="001269D1" w:rsidRDefault="001269D1" w:rsidP="001269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 2024</w:t>
      </w:r>
    </w:p>
    <w:p w14:paraId="2A4328B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034E0B" w14:textId="77777777" w:rsidR="001269D1" w:rsidRDefault="001269D1" w:rsidP="009139A6">
      <w:r>
        <w:separator/>
      </w:r>
    </w:p>
  </w:endnote>
  <w:endnote w:type="continuationSeparator" w:id="0">
    <w:p w14:paraId="6D5CDCBA" w14:textId="77777777" w:rsidR="001269D1" w:rsidRDefault="001269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59B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B64F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FAB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032DF" w14:textId="77777777" w:rsidR="001269D1" w:rsidRDefault="001269D1" w:rsidP="009139A6">
      <w:r>
        <w:separator/>
      </w:r>
    </w:p>
  </w:footnote>
  <w:footnote w:type="continuationSeparator" w:id="0">
    <w:p w14:paraId="64B5B515" w14:textId="77777777" w:rsidR="001269D1" w:rsidRDefault="001269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0B2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5B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66B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9D1"/>
    <w:rsid w:val="000666E0"/>
    <w:rsid w:val="001269D1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4907F"/>
  <w15:chartTrackingRefBased/>
  <w15:docId w15:val="{5BD7AD46-C0B9-4C08-AD26-63F8D43A7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269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2024-05-29T15:53:00Z</dcterms:created>
  <dcterms:modified xsi:type="dcterms:W3CDTF">2024-05-29T15:54:00Z</dcterms:modified>
</cp:coreProperties>
</file>